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565" w:rsidRDefault="009E5565" w:rsidP="00714CA0">
      <w:pPr>
        <w:spacing w:after="0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 к отчету</w:t>
      </w:r>
      <w:r w:rsidRPr="005E3AE1">
        <w:rPr>
          <w:rFonts w:ascii="Times New Roman" w:hAnsi="Times New Roman"/>
          <w:sz w:val="28"/>
          <w:szCs w:val="28"/>
        </w:rPr>
        <w:t xml:space="preserve"> </w:t>
      </w:r>
    </w:p>
    <w:p w:rsidR="009E5565" w:rsidRDefault="009E5565" w:rsidP="00714CA0">
      <w:pPr>
        <w:spacing w:after="0"/>
        <w:ind w:left="6379"/>
        <w:rPr>
          <w:rFonts w:ascii="Times New Roman" w:hAnsi="Times New Roman"/>
          <w:sz w:val="28"/>
          <w:szCs w:val="28"/>
        </w:rPr>
      </w:pPr>
    </w:p>
    <w:p w:rsidR="009E5565" w:rsidRDefault="009E5565" w:rsidP="00714C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 декабря 2019 года в малом зале администрации муниципального обр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зования Щербиновский район состоялось заседание </w:t>
      </w:r>
      <w:r w:rsidRPr="00B83476">
        <w:rPr>
          <w:rFonts w:ascii="Times New Roman" w:hAnsi="Times New Roman"/>
          <w:sz w:val="28"/>
          <w:szCs w:val="28"/>
        </w:rPr>
        <w:t>рабочей группы по соде</w:t>
      </w:r>
      <w:r w:rsidRPr="00B83476">
        <w:rPr>
          <w:rFonts w:ascii="Times New Roman" w:hAnsi="Times New Roman"/>
          <w:sz w:val="28"/>
          <w:szCs w:val="28"/>
        </w:rPr>
        <w:t>й</w:t>
      </w:r>
      <w:r w:rsidRPr="00B83476">
        <w:rPr>
          <w:rFonts w:ascii="Times New Roman" w:hAnsi="Times New Roman"/>
          <w:sz w:val="28"/>
          <w:szCs w:val="28"/>
        </w:rPr>
        <w:t>ствию развитию конкуренции на территории муниципального образования Щербиновский район</w:t>
      </w:r>
      <w:r>
        <w:rPr>
          <w:rFonts w:ascii="Times New Roman" w:hAnsi="Times New Roman"/>
          <w:sz w:val="28"/>
          <w:szCs w:val="28"/>
        </w:rPr>
        <w:t xml:space="preserve"> с приглашенными представителями бизнес –сообщества (15 ИП).</w:t>
      </w:r>
    </w:p>
    <w:p w:rsidR="009E5565" w:rsidRDefault="009E5565" w:rsidP="00714C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Рассматривались следующие вопросы:</w:t>
      </w:r>
    </w:p>
    <w:p w:rsidR="009E5565" w:rsidRPr="00306D32" w:rsidRDefault="009E5565" w:rsidP="00306D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6D32">
        <w:rPr>
          <w:rFonts w:ascii="Times New Roman" w:hAnsi="Times New Roman"/>
          <w:sz w:val="28"/>
          <w:szCs w:val="28"/>
        </w:rPr>
        <w:t>1. Об итогах работы по проведению опроса субъектов предпринимател</w:t>
      </w:r>
      <w:r w:rsidRPr="00306D32">
        <w:rPr>
          <w:rFonts w:ascii="Times New Roman" w:hAnsi="Times New Roman"/>
          <w:sz w:val="28"/>
          <w:szCs w:val="28"/>
        </w:rPr>
        <w:t>ь</w:t>
      </w:r>
      <w:r w:rsidRPr="00306D32">
        <w:rPr>
          <w:rFonts w:ascii="Times New Roman" w:hAnsi="Times New Roman"/>
          <w:sz w:val="28"/>
          <w:szCs w:val="28"/>
        </w:rPr>
        <w:t>ской деятельности и потребителей товаров и услуг для оценки конкурентной среды на социально-значимых и приоритетных рынках муниципального обр</w:t>
      </w:r>
      <w:r w:rsidRPr="00306D32">
        <w:rPr>
          <w:rFonts w:ascii="Times New Roman" w:hAnsi="Times New Roman"/>
          <w:sz w:val="28"/>
          <w:szCs w:val="28"/>
        </w:rPr>
        <w:t>а</w:t>
      </w:r>
      <w:r w:rsidRPr="00306D32">
        <w:rPr>
          <w:rFonts w:ascii="Times New Roman" w:hAnsi="Times New Roman"/>
          <w:sz w:val="28"/>
          <w:szCs w:val="28"/>
        </w:rPr>
        <w:t>зования Щербиновский район.</w:t>
      </w:r>
    </w:p>
    <w:p w:rsidR="009E5565" w:rsidRDefault="009E5565" w:rsidP="00306D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6D32">
        <w:rPr>
          <w:rFonts w:ascii="Times New Roman" w:hAnsi="Times New Roman"/>
          <w:sz w:val="28"/>
          <w:szCs w:val="28"/>
        </w:rPr>
        <w:t>2. О формах государственной поддержке для начинающих предприним</w:t>
      </w:r>
      <w:r w:rsidRPr="00306D32">
        <w:rPr>
          <w:rFonts w:ascii="Times New Roman" w:hAnsi="Times New Roman"/>
          <w:sz w:val="28"/>
          <w:szCs w:val="28"/>
        </w:rPr>
        <w:t>а</w:t>
      </w:r>
      <w:r w:rsidRPr="00306D32">
        <w:rPr>
          <w:rFonts w:ascii="Times New Roman" w:hAnsi="Times New Roman"/>
          <w:sz w:val="28"/>
          <w:szCs w:val="28"/>
        </w:rPr>
        <w:t>телей.</w:t>
      </w:r>
    </w:p>
    <w:p w:rsidR="009E5565" w:rsidRPr="007625EE" w:rsidRDefault="009E5565" w:rsidP="00201A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C5055">
        <w:rPr>
          <w:rFonts w:ascii="Times New Roman" w:hAnsi="Times New Roman"/>
          <w:sz w:val="28"/>
          <w:szCs w:val="28"/>
        </w:rPr>
        <w:t>Информация о проведенном мероприятии размещена на сайте админис</w:t>
      </w:r>
      <w:r w:rsidRPr="00DC5055">
        <w:rPr>
          <w:rFonts w:ascii="Times New Roman" w:hAnsi="Times New Roman"/>
          <w:sz w:val="28"/>
          <w:szCs w:val="28"/>
        </w:rPr>
        <w:t>т</w:t>
      </w:r>
      <w:r w:rsidRPr="00DC5055">
        <w:rPr>
          <w:rFonts w:ascii="Times New Roman" w:hAnsi="Times New Roman"/>
          <w:sz w:val="28"/>
          <w:szCs w:val="28"/>
        </w:rPr>
        <w:t>рации муниципального</w:t>
      </w:r>
      <w:r>
        <w:rPr>
          <w:rFonts w:ascii="Times New Roman" w:hAnsi="Times New Roman"/>
          <w:sz w:val="28"/>
          <w:szCs w:val="28"/>
        </w:rPr>
        <w:t xml:space="preserve"> образования Щербиновский район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Pr="007625EE">
        <w:rPr>
          <w:rFonts w:ascii="Times New Roman" w:hAnsi="Times New Roman"/>
          <w:sz w:val="28"/>
          <w:szCs w:val="28"/>
        </w:rPr>
        <w:t>https://staradm.ru/?q=node/8982</w:t>
      </w:r>
    </w:p>
    <w:p w:rsidR="009E5565" w:rsidRDefault="009E5565" w:rsidP="00201A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5565" w:rsidRDefault="009E5565" w:rsidP="00D04A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2842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41pt;height:336.75pt;visibility:visible">
            <v:imagedata r:id="rId4" o:title=""/>
          </v:shape>
        </w:pict>
      </w:r>
    </w:p>
    <w:p w:rsidR="009E5565" w:rsidRDefault="009E5565" w:rsidP="003F17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9E5565" w:rsidSect="00201A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3AE1"/>
    <w:rsid w:val="000053EE"/>
    <w:rsid w:val="000B3A38"/>
    <w:rsid w:val="00156DA6"/>
    <w:rsid w:val="001C3B88"/>
    <w:rsid w:val="001F2842"/>
    <w:rsid w:val="00201A06"/>
    <w:rsid w:val="00270F53"/>
    <w:rsid w:val="002958F2"/>
    <w:rsid w:val="002C1276"/>
    <w:rsid w:val="00306D32"/>
    <w:rsid w:val="00375E1F"/>
    <w:rsid w:val="0039668D"/>
    <w:rsid w:val="003F170E"/>
    <w:rsid w:val="005E3AE1"/>
    <w:rsid w:val="00606778"/>
    <w:rsid w:val="006241B3"/>
    <w:rsid w:val="006A1B3E"/>
    <w:rsid w:val="006B019B"/>
    <w:rsid w:val="006F4D0D"/>
    <w:rsid w:val="00714CA0"/>
    <w:rsid w:val="0073510C"/>
    <w:rsid w:val="007625EE"/>
    <w:rsid w:val="007656F8"/>
    <w:rsid w:val="008202D2"/>
    <w:rsid w:val="0084046F"/>
    <w:rsid w:val="00860BE3"/>
    <w:rsid w:val="00914D00"/>
    <w:rsid w:val="009E5565"/>
    <w:rsid w:val="00A75D44"/>
    <w:rsid w:val="00B42224"/>
    <w:rsid w:val="00B83476"/>
    <w:rsid w:val="00BA38DB"/>
    <w:rsid w:val="00C075BE"/>
    <w:rsid w:val="00C16ED8"/>
    <w:rsid w:val="00C235EC"/>
    <w:rsid w:val="00D04A0D"/>
    <w:rsid w:val="00DC5055"/>
    <w:rsid w:val="00E04C7A"/>
    <w:rsid w:val="00EB3DF5"/>
    <w:rsid w:val="00F13EC4"/>
    <w:rsid w:val="00FB6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D0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E3AE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07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075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282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2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282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28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282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123</TotalTime>
  <Pages>1</Pages>
  <Words>120</Words>
  <Characters>684</Characters>
  <Application>Microsoft Office Outlook</Application>
  <DocSecurity>0</DocSecurity>
  <Lines>0</Lines>
  <Paragraphs>0</Paragraphs>
  <ScaleCrop>false</ScaleCrop>
  <Company>Администрация МО Щербиновский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А.. Епишина</dc:creator>
  <cp:keywords/>
  <dc:description/>
  <cp:lastModifiedBy>chernyakova</cp:lastModifiedBy>
  <cp:revision>13</cp:revision>
  <cp:lastPrinted>2020-02-10T10:59:00Z</cp:lastPrinted>
  <dcterms:created xsi:type="dcterms:W3CDTF">2020-02-10T05:16:00Z</dcterms:created>
  <dcterms:modified xsi:type="dcterms:W3CDTF">2020-02-10T13:19:00Z</dcterms:modified>
</cp:coreProperties>
</file>